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C53F" w14:textId="77777777" w:rsidR="008C2522" w:rsidRDefault="008C2522" w:rsidP="008C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BLOUNT</w:t>
      </w:r>
      <w:r>
        <w:rPr>
          <w:rFonts w:cs="Times New Roman"/>
          <w:szCs w:val="24"/>
        </w:rPr>
        <w:t xml:space="preserve">       (fl.1407)</w:t>
      </w:r>
    </w:p>
    <w:p w14:paraId="1D08DD01" w14:textId="77777777" w:rsidR="008C2522" w:rsidRDefault="008C2522" w:rsidP="008C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Kingston in the parish of Aston Rowant, Oxfordshire.</w:t>
      </w:r>
    </w:p>
    <w:p w14:paraId="78131E0A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10746C0F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5D6229D4" w14:textId="77777777" w:rsidR="008C2522" w:rsidRDefault="008C2522" w:rsidP="008C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Hugh(q.v.).</w:t>
      </w:r>
    </w:p>
    <w:p w14:paraId="19EB9491" w14:textId="77777777" w:rsidR="008C2522" w:rsidRPr="00E7711B" w:rsidRDefault="008C2522" w:rsidP="008C2522">
      <w:pPr>
        <w:pStyle w:val="NoSpacing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7DAF3D63" w14:textId="77777777" w:rsidR="008C2522" w:rsidRDefault="008C2522" w:rsidP="008C2522">
      <w:pPr>
        <w:pStyle w:val="NoSpacing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95)</w:t>
      </w:r>
    </w:p>
    <w:p w14:paraId="46D30071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27C4C419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42A3ACC7" w14:textId="77777777" w:rsidR="008C2522" w:rsidRDefault="008C2522" w:rsidP="008C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Feb.1407</w:t>
      </w:r>
      <w:r>
        <w:rPr>
          <w:rFonts w:cs="Times New Roman"/>
          <w:szCs w:val="24"/>
        </w:rPr>
        <w:tab/>
        <w:t>They were licensed for the private celebration of divine services.  (ibid.)</w:t>
      </w:r>
    </w:p>
    <w:p w14:paraId="1C2822E4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4ACF3B13" w14:textId="77777777" w:rsidR="008C2522" w:rsidRDefault="008C2522" w:rsidP="008C2522">
      <w:pPr>
        <w:pStyle w:val="NoSpacing"/>
        <w:rPr>
          <w:rFonts w:cs="Times New Roman"/>
          <w:szCs w:val="24"/>
        </w:rPr>
      </w:pPr>
    </w:p>
    <w:p w14:paraId="0B1A353A" w14:textId="77777777" w:rsidR="008C2522" w:rsidRDefault="008C2522" w:rsidP="008C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2025</w:t>
      </w:r>
    </w:p>
    <w:p w14:paraId="492E62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BE92D" w14:textId="77777777" w:rsidR="008C2522" w:rsidRDefault="008C2522" w:rsidP="009139A6">
      <w:r>
        <w:separator/>
      </w:r>
    </w:p>
  </w:endnote>
  <w:endnote w:type="continuationSeparator" w:id="0">
    <w:p w14:paraId="12EC9CF1" w14:textId="77777777" w:rsidR="008C2522" w:rsidRDefault="008C25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D5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B7F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30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45194" w14:textId="77777777" w:rsidR="008C2522" w:rsidRDefault="008C2522" w:rsidP="009139A6">
      <w:r>
        <w:separator/>
      </w:r>
    </w:p>
  </w:footnote>
  <w:footnote w:type="continuationSeparator" w:id="0">
    <w:p w14:paraId="3D1DE552" w14:textId="77777777" w:rsidR="008C2522" w:rsidRDefault="008C25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D1E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81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53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52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C2522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A7ED3"/>
  <w15:chartTrackingRefBased/>
  <w15:docId w15:val="{6EE7C3D1-CD95-41E5-96ED-497F0034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2025-05-19T15:39:00Z</dcterms:created>
  <dcterms:modified xsi:type="dcterms:W3CDTF">2025-05-19T15:40:00Z</dcterms:modified>
</cp:coreProperties>
</file>